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E8EB4" w14:textId="0871D457"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262F4">
        <w:rPr>
          <w:rFonts w:cs="Arial"/>
          <w:b/>
          <w:noProof/>
          <w:sz w:val="24"/>
          <w:szCs w:val="24"/>
        </w:rPr>
        <w:t>7</w:t>
      </w:r>
      <w:r w:rsidR="00E5560E">
        <w:rPr>
          <w:rFonts w:cs="Arial"/>
          <w:b/>
          <w:noProof/>
          <w:sz w:val="24"/>
          <w:szCs w:val="24"/>
        </w:rPr>
        <w:t>867</w:t>
      </w:r>
    </w:p>
    <w:p w14:paraId="01D590CC" w14:textId="118ADFF3" w:rsidR="002321E9" w:rsidRPr="00E5560E" w:rsidRDefault="002321E9" w:rsidP="002321E9">
      <w:pPr>
        <w:pStyle w:val="CRCoverPage"/>
        <w:outlineLvl w:val="0"/>
        <w:rPr>
          <w:rFonts w:cs="Arial"/>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E5560E">
        <w:rPr>
          <w:rFonts w:cs="Arial"/>
          <w:b/>
          <w:noProof/>
          <w:sz w:val="24"/>
          <w:szCs w:val="24"/>
        </w:rPr>
        <w:t xml:space="preserve">                               </w:t>
      </w:r>
      <w:r w:rsidR="00E5560E" w:rsidRPr="00E5560E">
        <w:rPr>
          <w:rFonts w:cs="Arial"/>
          <w:b/>
          <w:i/>
          <w:noProof/>
          <w:sz w:val="18"/>
          <w:szCs w:val="18"/>
        </w:rPr>
        <w:t xml:space="preserve"> </w:t>
      </w:r>
      <w:r w:rsidR="00E5560E">
        <w:rPr>
          <w:rFonts w:cs="Arial"/>
          <w:b/>
          <w:i/>
          <w:noProof/>
          <w:sz w:val="18"/>
          <w:szCs w:val="18"/>
        </w:rPr>
        <w:t xml:space="preserve">                                    </w:t>
      </w:r>
      <w:r w:rsidR="00E5560E" w:rsidRPr="00E5560E">
        <w:rPr>
          <w:rFonts w:cs="Arial"/>
          <w:b/>
          <w:i/>
          <w:noProof/>
          <w:sz w:val="18"/>
          <w:szCs w:val="18"/>
        </w:rPr>
        <w:t xml:space="preserve">  was C1-237649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AC57D" w:rsidR="001E41F3" w:rsidRPr="00410371" w:rsidRDefault="00C262F4" w:rsidP="00547111">
            <w:pPr>
              <w:pStyle w:val="CRCoverPage"/>
              <w:spacing w:after="0"/>
              <w:rPr>
                <w:noProof/>
                <w:lang w:eastAsia="zh-CN"/>
              </w:rPr>
            </w:pPr>
            <w:r>
              <w:rPr>
                <w:b/>
                <w:noProof/>
                <w:sz w:val="28"/>
              </w:rPr>
              <w:t>5825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5E109" w:rsidR="001E41F3" w:rsidRPr="00410371" w:rsidRDefault="00E348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E1839" w:rsidR="00F25D98" w:rsidRDefault="003501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4715670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7F29" w:rsidR="001E41F3" w:rsidRDefault="00027B61">
            <w:pPr>
              <w:pStyle w:val="CRCoverPage"/>
              <w:spacing w:after="0"/>
              <w:ind w:left="100"/>
              <w:rPr>
                <w:noProof/>
              </w:rPr>
            </w:pPr>
            <w:r w:rsidRPr="00027B61">
              <w:rPr>
                <w:noProof/>
              </w:rPr>
              <w:t xml:space="preserve">Clarification related to </w:t>
            </w:r>
            <w:r w:rsidR="00BC7B33" w:rsidRPr="00027B61">
              <w:rPr>
                <w:noProof/>
              </w:rPr>
              <w:t>Exception Data Reporting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FC9B5" w:rsidR="006252CC" w:rsidRDefault="00A126C0"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50557F">
              <w:rPr>
                <w:noProof/>
              </w:rPr>
              <w:t>China Telecom,</w:t>
            </w:r>
            <w:r>
              <w:rPr>
                <w:noProof/>
              </w:rPr>
              <w:t xml:space="preserve"> Huawei,</w:t>
            </w:r>
            <w:r w:rsidRPr="0050557F">
              <w:rPr>
                <w:noProof/>
              </w:rPr>
              <w:t xml:space="preserve"> </w:t>
            </w:r>
            <w:r>
              <w:rPr>
                <w:noProof/>
              </w:rPr>
              <w:t>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98137" w:rsidR="001E41F3" w:rsidRDefault="00C048AE">
            <w:pPr>
              <w:pStyle w:val="CRCoverPage"/>
              <w:spacing w:after="0"/>
              <w:ind w:left="100"/>
              <w:rPr>
                <w:noProof/>
              </w:rPr>
            </w:pPr>
            <w:r>
              <w:rPr>
                <w:noProof/>
              </w:rPr>
              <w:t>5GP</w:t>
            </w:r>
            <w:r>
              <w:rPr>
                <w:rFonts w:hint="eastAsia"/>
                <w:noProof/>
                <w:lang w:eastAsia="zh-CN"/>
              </w:rPr>
              <w:t>ro</w:t>
            </w:r>
            <w:r>
              <w:rPr>
                <w:noProof/>
              </w:rPr>
              <w:t>toc18</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EC462" w14:textId="0FCFCABC" w:rsidR="00E34AB4" w:rsidRDefault="00E34AB4" w:rsidP="003560A6">
            <w:pPr>
              <w:pStyle w:val="CRCoverPage"/>
              <w:spacing w:after="0"/>
              <w:ind w:left="100"/>
              <w:rPr>
                <w:noProof/>
                <w:lang w:eastAsia="zh-CN"/>
              </w:rPr>
            </w:pPr>
            <w:r>
              <w:rPr>
                <w:noProof/>
                <w:lang w:eastAsia="zh-CN"/>
              </w:rPr>
              <w:t xml:space="preserve">As a </w:t>
            </w:r>
            <w:r w:rsidRPr="007D0212">
              <w:rPr>
                <w:noProof/>
                <w:lang w:eastAsia="zh-CN"/>
              </w:rPr>
              <w:t>NAS configuration parameter defined in TS 24.368</w:t>
            </w:r>
            <w:r>
              <w:rPr>
                <w:noProof/>
                <w:lang w:eastAsia="zh-CN"/>
              </w:rPr>
              <w:t xml:space="preserve">, the </w:t>
            </w:r>
            <w:bookmarkStart w:id="3" w:name="OLE_LINK1"/>
            <w:r w:rsidRPr="00E34AB4">
              <w:rPr>
                <w:rFonts w:ascii="Times New Roman" w:hAnsi="Times New Roman"/>
                <w:i/>
                <w:noProof/>
                <w:lang w:eastAsia="zh-CN"/>
              </w:rPr>
              <w:t>Exception Data Reporting Allowed value</w:t>
            </w:r>
            <w:r>
              <w:rPr>
                <w:noProof/>
                <w:lang w:eastAsia="zh-CN"/>
              </w:rPr>
              <w:t xml:space="preserve"> </w:t>
            </w:r>
            <w:bookmarkEnd w:id="3"/>
            <w:r>
              <w:rPr>
                <w:noProof/>
                <w:lang w:eastAsia="zh-CN"/>
              </w:rPr>
              <w:t xml:space="preserve">is also configured in </w:t>
            </w:r>
            <w:r w:rsidRPr="00E34AB4">
              <w:rPr>
                <w:noProof/>
                <w:lang w:eastAsia="zh-CN"/>
              </w:rPr>
              <w:t xml:space="preserve">the USIM file </w:t>
            </w:r>
            <w:r w:rsidRPr="007F2770">
              <w:t>EF</w:t>
            </w:r>
            <w:r w:rsidRPr="007F2770">
              <w:rPr>
                <w:vertAlign w:val="subscript"/>
              </w:rPr>
              <w:t>NASCONFIG</w:t>
            </w:r>
            <w:r w:rsidRPr="00E34AB4">
              <w:rPr>
                <w:noProof/>
                <w:lang w:eastAsia="zh-CN"/>
              </w:rPr>
              <w:t xml:space="preserve"> in</w:t>
            </w:r>
            <w:r>
              <w:rPr>
                <w:noProof/>
                <w:lang w:eastAsia="zh-CN"/>
              </w:rPr>
              <w:t xml:space="preserve"> </w:t>
            </w:r>
            <w:r w:rsidRPr="00E34AB4">
              <w:rPr>
                <w:noProof/>
                <w:lang w:eastAsia="zh-CN"/>
              </w:rPr>
              <w:t>TS 31.102</w:t>
            </w:r>
            <w:r>
              <w:rPr>
                <w:noProof/>
                <w:lang w:eastAsia="zh-CN"/>
              </w:rPr>
              <w:t>.</w:t>
            </w:r>
          </w:p>
          <w:p w14:paraId="72086DBF" w14:textId="77777777" w:rsidR="00E34AB4" w:rsidRDefault="00E34AB4" w:rsidP="003560A6">
            <w:pPr>
              <w:pStyle w:val="CRCoverPage"/>
              <w:spacing w:after="0"/>
              <w:ind w:left="100"/>
              <w:rPr>
                <w:noProof/>
                <w:lang w:eastAsia="zh-CN"/>
              </w:rPr>
            </w:pPr>
          </w:p>
          <w:p w14:paraId="38076C3A" w14:textId="695F009E" w:rsidR="00E34AB4" w:rsidRDefault="00E34AB4" w:rsidP="003560A6">
            <w:pPr>
              <w:pStyle w:val="CRCoverPage"/>
              <w:spacing w:after="0"/>
              <w:ind w:left="100"/>
              <w:rPr>
                <w:noProof/>
                <w:lang w:eastAsia="zh-CN"/>
              </w:rPr>
            </w:pPr>
            <w:r>
              <w:rPr>
                <w:rFonts w:hint="eastAsia"/>
                <w:noProof/>
                <w:lang w:eastAsia="zh-CN"/>
              </w:rPr>
              <w:t>H</w:t>
            </w:r>
            <w:r>
              <w:rPr>
                <w:noProof/>
                <w:lang w:eastAsia="zh-CN"/>
              </w:rPr>
              <w:t>owever, in some places, the reference to USIM file in TS 31.102 is missing.</w:t>
            </w:r>
          </w:p>
          <w:p w14:paraId="708AA7DE" w14:textId="77777777" w:rsidR="003560A6" w:rsidRDefault="003560A6" w:rsidP="00E34AB4">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C80A18"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E34AB4">
              <w:rPr>
                <w:noProof/>
                <w:lang w:eastAsia="zh-CN"/>
              </w:rPr>
              <w:t xml:space="preserve">add the missing reference to TS 31.102 </w:t>
            </w:r>
            <w:r w:rsidR="006C113A">
              <w:rPr>
                <w:noProof/>
                <w:lang w:eastAsia="zh-CN"/>
              </w:rPr>
              <w:t>for</w:t>
            </w:r>
            <w:r w:rsidR="00E34AB4">
              <w:rPr>
                <w:noProof/>
                <w:lang w:eastAsia="zh-CN"/>
              </w:rPr>
              <w:t xml:space="preserve"> the </w:t>
            </w:r>
            <w:r w:rsidR="00E34AB4" w:rsidRPr="007D0212">
              <w:rPr>
                <w:noProof/>
                <w:lang w:eastAsia="zh-CN"/>
              </w:rPr>
              <w:t>NAS configuration parameter</w:t>
            </w:r>
            <w:r w:rsidR="00E34AB4" w:rsidRPr="00E34AB4">
              <w:rPr>
                <w:rFonts w:ascii="Times New Roman" w:hAnsi="Times New Roman"/>
                <w:i/>
                <w:noProof/>
                <w:lang w:eastAsia="zh-CN"/>
              </w:rPr>
              <w:t xml:space="preserve"> Exception Data Reporting Allowed value</w:t>
            </w:r>
            <w:r>
              <w:t>.</w:t>
            </w:r>
          </w:p>
        </w:tc>
      </w:tr>
      <w:tr w:rsidR="003560A6" w14:paraId="1F886379" w14:textId="77777777" w:rsidTr="00547111">
        <w:tc>
          <w:tcPr>
            <w:tcW w:w="2694" w:type="dxa"/>
            <w:gridSpan w:val="2"/>
            <w:tcBorders>
              <w:left w:val="single" w:sz="4" w:space="0" w:color="auto"/>
            </w:tcBorders>
          </w:tcPr>
          <w:p w14:paraId="4D989623" w14:textId="77777777" w:rsidR="003560A6" w:rsidRPr="006C113A"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1FF1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CB19A9">
              <w:rPr>
                <w:noProof/>
                <w:lang w:eastAsia="zh-CN"/>
              </w:rPr>
              <w:t xml:space="preserve">reference to TS 31.102 for the </w:t>
            </w:r>
            <w:r w:rsidR="00CB19A9" w:rsidRPr="007D0212">
              <w:rPr>
                <w:noProof/>
                <w:lang w:eastAsia="zh-CN"/>
              </w:rPr>
              <w:t>NAS configuration parameter</w:t>
            </w:r>
            <w:r w:rsidR="00CB19A9" w:rsidRPr="00E34AB4">
              <w:rPr>
                <w:rFonts w:ascii="Times New Roman" w:hAnsi="Times New Roman"/>
                <w:i/>
                <w:noProof/>
                <w:lang w:eastAsia="zh-CN"/>
              </w:rPr>
              <w:t xml:space="preserve"> Exception Data Reporting Allowed value</w:t>
            </w:r>
            <w:r w:rsidR="00CB19A9">
              <w:t xml:space="preserve"> is</w:t>
            </w:r>
            <w:r w:rsidR="00CB19A9">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D1FCE" w:rsidR="001E41F3" w:rsidRDefault="004441D6">
            <w:pPr>
              <w:pStyle w:val="CRCoverPage"/>
              <w:spacing w:after="0"/>
              <w:ind w:left="100"/>
              <w:rPr>
                <w:noProof/>
              </w:rPr>
            </w:pPr>
            <w:r w:rsidRPr="007F2770">
              <w:t>5.2.2.3.3</w:t>
            </w:r>
            <w:r>
              <w:t xml:space="preserve">, </w:t>
            </w:r>
            <w:r w:rsidRPr="007F2770">
              <w:t>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4EA8D817" w14:textId="77777777" w:rsidR="0044236C" w:rsidRPr="007F2770" w:rsidRDefault="0044236C" w:rsidP="0044236C">
      <w:pPr>
        <w:pStyle w:val="5"/>
      </w:pPr>
      <w:bookmarkStart w:id="5" w:name="_Toc20232535"/>
      <w:bookmarkStart w:id="6" w:name="_Toc27746625"/>
      <w:bookmarkStart w:id="7" w:name="_Toc36212806"/>
      <w:bookmarkStart w:id="8" w:name="_Toc36656983"/>
      <w:bookmarkStart w:id="9" w:name="_Toc45286644"/>
      <w:bookmarkStart w:id="10" w:name="_Toc51947911"/>
      <w:bookmarkStart w:id="11" w:name="_Toc51949003"/>
      <w:bookmarkStart w:id="12" w:name="_Toc146295128"/>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5.2.2.3.3</w:t>
      </w:r>
      <w:r w:rsidRPr="007F2770">
        <w:tab/>
        <w:t>ATTEMPTING-REGISTRATION</w:t>
      </w:r>
      <w:bookmarkEnd w:id="5"/>
      <w:bookmarkEnd w:id="6"/>
      <w:bookmarkEnd w:id="7"/>
      <w:bookmarkEnd w:id="8"/>
      <w:bookmarkEnd w:id="9"/>
      <w:bookmarkEnd w:id="10"/>
      <w:bookmarkEnd w:id="11"/>
      <w:bookmarkEnd w:id="12"/>
    </w:p>
    <w:p w14:paraId="3E76BF66" w14:textId="77777777" w:rsidR="0044236C" w:rsidRPr="007F2770" w:rsidRDefault="0044236C" w:rsidP="0044236C">
      <w:r w:rsidRPr="007F2770">
        <w:t>The UE in 3GPP access:</w:t>
      </w:r>
    </w:p>
    <w:p w14:paraId="6C998C1C" w14:textId="77777777" w:rsidR="0044236C" w:rsidRPr="007F2770" w:rsidRDefault="0044236C" w:rsidP="0044236C">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59A10921" w14:textId="77777777" w:rsidR="0044236C" w:rsidRPr="007F2770" w:rsidRDefault="0044236C" w:rsidP="0044236C">
      <w:pPr>
        <w:pStyle w:val="B1"/>
      </w:pPr>
      <w:r w:rsidRPr="007F2770">
        <w:t>b)</w:t>
      </w:r>
      <w:r w:rsidRPr="007F2770">
        <w:tab/>
        <w:t>may initiate an initial registration procedure for emergency services even if timers T3502, T3511 or T3346 are running;</w:t>
      </w:r>
    </w:p>
    <w:p w14:paraId="11E813AD" w14:textId="77777777" w:rsidR="0044236C" w:rsidRPr="007F2770" w:rsidRDefault="0044236C" w:rsidP="0044236C">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0F47A1C7" w14:textId="77777777" w:rsidR="0044236C" w:rsidRPr="007F2770" w:rsidRDefault="0044236C" w:rsidP="0044236C">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A15FF2C" w14:textId="77777777" w:rsidR="0044236C" w:rsidRPr="007F2770" w:rsidRDefault="0044236C" w:rsidP="0044236C">
      <w:pPr>
        <w:pStyle w:val="B1"/>
      </w:pPr>
      <w:r w:rsidRPr="007F2770">
        <w:t>c)</w:t>
      </w:r>
      <w:r w:rsidRPr="007F2770">
        <w:tab/>
        <w:t>shall initiate an initial registration procedure when entering a new PLMN or SNPN, except</w:t>
      </w:r>
    </w:p>
    <w:p w14:paraId="48EB1772" w14:textId="77777777" w:rsidR="0044236C" w:rsidRPr="007F2770" w:rsidRDefault="0044236C" w:rsidP="0044236C">
      <w:pPr>
        <w:pStyle w:val="B2"/>
      </w:pPr>
      <w:r w:rsidRPr="007F2770">
        <w:t>i)</w:t>
      </w:r>
      <w:r w:rsidRPr="007F2770">
        <w:tab/>
        <w:t>if timer T3346 is running and the new PLMN or SNPN is equivalent to the PLMN or SNPN where the UE started timer T3346;</w:t>
      </w:r>
    </w:p>
    <w:p w14:paraId="7DEF4FCB" w14:textId="77777777" w:rsidR="0044236C" w:rsidRPr="007F2770" w:rsidRDefault="0044236C" w:rsidP="0044236C">
      <w:pPr>
        <w:pStyle w:val="B2"/>
      </w:pPr>
      <w:r w:rsidRPr="007F2770">
        <w:t>ii)</w:t>
      </w:r>
      <w:r w:rsidRPr="007F2770">
        <w:tab/>
        <w:t xml:space="preserve">if the PLMN identity of the new cell is in the forbidden PLMN lists or 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or</w:t>
      </w:r>
    </w:p>
    <w:p w14:paraId="60D527B7" w14:textId="77777777" w:rsidR="0044236C" w:rsidRPr="007F2770" w:rsidRDefault="0044236C" w:rsidP="0044236C">
      <w:pPr>
        <w:pStyle w:val="B2"/>
      </w:pPr>
      <w:r w:rsidRPr="007F2770">
        <w:t>iii)</w:t>
      </w:r>
      <w:r w:rsidRPr="007F2770">
        <w:tab/>
        <w:t>if the current TAI is in one of the lists of 5GS forbidden tracking areas;</w:t>
      </w:r>
    </w:p>
    <w:p w14:paraId="6C6172D1" w14:textId="77777777" w:rsidR="0044236C" w:rsidRPr="007F2770" w:rsidRDefault="0044236C" w:rsidP="0044236C">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
    <w:p w14:paraId="717EA5DF" w14:textId="77777777" w:rsidR="0044236C" w:rsidRPr="007F2770" w:rsidRDefault="0044236C" w:rsidP="0044236C">
      <w:pPr>
        <w:pStyle w:val="B1"/>
      </w:pPr>
      <w:r w:rsidRPr="007F2770">
        <w:t>e)</w:t>
      </w:r>
      <w:r w:rsidRPr="007F2770">
        <w:tab/>
        <w:t>shall initiate an initial registration procedure if the 5GS update status is set to 5U2 NOT UPDATED, and timers T3511, T3502 and T3346 are not running;</w:t>
      </w:r>
    </w:p>
    <w:p w14:paraId="22AE5639" w14:textId="3FA7D56C" w:rsidR="0044236C" w:rsidRPr="007F2770" w:rsidRDefault="0044236C" w:rsidP="0044236C">
      <w:pPr>
        <w:pStyle w:val="B1"/>
      </w:pPr>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ins w:id="22" w:author="China Telecom" w:date="2023-09-28T16:20:00Z">
        <w:r w:rsidR="00775A20" w:rsidRPr="00775A20">
          <w:t xml:space="preserve"> </w:t>
        </w:r>
        <w:r w:rsidR="00775A20" w:rsidRPr="007F2770">
          <w:t>or the USIM file EF</w:t>
        </w:r>
        <w:r w:rsidR="00775A20" w:rsidRPr="007F2770">
          <w:rPr>
            <w:vertAlign w:val="subscript"/>
          </w:rPr>
          <w:t>NASCONFIG</w:t>
        </w:r>
        <w:r w:rsidR="00775A20" w:rsidRPr="007F2770">
          <w:t xml:space="preserve"> in </w:t>
        </w:r>
        <w:r w:rsidR="00775A20" w:rsidRPr="007F2770">
          <w:rPr>
            <w:snapToGrid w:val="0"/>
          </w:rPr>
          <w:t>3GPP TS 31.102 [22]</w:t>
        </w:r>
      </w:ins>
      <w:r w:rsidRPr="007F2770">
        <w:t>) if timer T3346 is not already running for "MO exception data" and even if timer T3502 or timer T3511 is running; and</w:t>
      </w:r>
    </w:p>
    <w:p w14:paraId="152E8614" w14:textId="77777777" w:rsidR="0044236C" w:rsidRPr="007F2770" w:rsidRDefault="0044236C" w:rsidP="0044236C">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34DA57AD" w14:textId="77777777" w:rsidR="0044236C" w:rsidRPr="007F2770" w:rsidRDefault="0044236C" w:rsidP="0044236C">
      <w:r w:rsidRPr="007F2770">
        <w:t>The UE in non-3GPP access:</w:t>
      </w:r>
    </w:p>
    <w:p w14:paraId="37625A58" w14:textId="77777777" w:rsidR="0044236C" w:rsidRPr="007F2770" w:rsidRDefault="0044236C" w:rsidP="0044236C">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5330BB48" w14:textId="77777777" w:rsidR="0044236C" w:rsidRPr="007F2770" w:rsidRDefault="0044236C" w:rsidP="0044236C">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0F8DA6C8" w14:textId="77777777" w:rsidR="0044236C" w:rsidRPr="007F2770" w:rsidRDefault="0044236C" w:rsidP="0044236C">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4843F02B" w14:textId="77777777" w:rsidR="0044236C" w:rsidRPr="007F2770" w:rsidRDefault="0044236C" w:rsidP="0044236C">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71616D39" w14:textId="77777777" w:rsidR="0044236C" w:rsidRPr="007F2770" w:rsidRDefault="0044236C" w:rsidP="0044236C">
      <w:pPr>
        <w:pStyle w:val="B1"/>
      </w:pPr>
      <w:r w:rsidRPr="007F2770">
        <w:t>d)</w:t>
      </w:r>
      <w:r w:rsidRPr="007F2770">
        <w:tab/>
        <w:t>shall initiate an initial registration procedure if the 5GS update status is set to 5U2 NOT UPDATED, and timers T3511, T3502 and T3346 are not running; and</w:t>
      </w:r>
    </w:p>
    <w:p w14:paraId="41A8081C" w14:textId="77777777" w:rsidR="0044236C" w:rsidRPr="007F2770" w:rsidRDefault="0044236C" w:rsidP="0044236C">
      <w:pPr>
        <w:pStyle w:val="B1"/>
        <w:rPr>
          <w:lang w:eastAsia="zh-CN"/>
        </w:rPr>
      </w:pPr>
      <w:r w:rsidRPr="007F2770">
        <w:lastRenderedPageBreak/>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A22033C" w14:textId="77777777" w:rsidR="001F6E3E" w:rsidRPr="007F2770" w:rsidRDefault="001F6E3E" w:rsidP="001F6E3E">
      <w:pPr>
        <w:pStyle w:val="5"/>
      </w:pPr>
      <w:bookmarkStart w:id="23" w:name="_Toc20232547"/>
      <w:bookmarkStart w:id="24" w:name="_Toc27746637"/>
      <w:bookmarkStart w:id="25" w:name="_Toc36212818"/>
      <w:bookmarkStart w:id="26" w:name="_Toc36656995"/>
      <w:bookmarkStart w:id="27" w:name="_Toc45286656"/>
      <w:bookmarkStart w:id="28" w:name="_Toc51947923"/>
      <w:bookmarkStart w:id="29" w:name="_Toc51949015"/>
      <w:bookmarkStart w:id="30" w:name="_Toc146295140"/>
      <w:r w:rsidRPr="007F2770">
        <w:t>5.2.3.2.3</w:t>
      </w:r>
      <w:r w:rsidRPr="007F2770">
        <w:tab/>
        <w:t>ATTEMPTING-REGISTRATION-UPDATE</w:t>
      </w:r>
      <w:bookmarkEnd w:id="23"/>
      <w:bookmarkEnd w:id="24"/>
      <w:bookmarkEnd w:id="25"/>
      <w:bookmarkEnd w:id="26"/>
      <w:bookmarkEnd w:id="27"/>
      <w:bookmarkEnd w:id="28"/>
      <w:bookmarkEnd w:id="29"/>
      <w:bookmarkEnd w:id="30"/>
    </w:p>
    <w:p w14:paraId="25E2E6D8" w14:textId="77777777" w:rsidR="001F6E3E" w:rsidRPr="007F2770" w:rsidRDefault="001F6E3E" w:rsidP="001F6E3E">
      <w:r w:rsidRPr="007F2770">
        <w:t>The UE in 3GPP access:</w:t>
      </w:r>
    </w:p>
    <w:p w14:paraId="0CBEC257" w14:textId="77777777" w:rsidR="001F6E3E" w:rsidRPr="007F2770" w:rsidRDefault="001F6E3E" w:rsidP="001F6E3E">
      <w:pPr>
        <w:pStyle w:val="B1"/>
      </w:pPr>
      <w:r w:rsidRPr="007F2770">
        <w:t>a)</w:t>
      </w:r>
      <w:r w:rsidRPr="007F2770">
        <w:tab/>
        <w:t>shall not send any user data;</w:t>
      </w:r>
    </w:p>
    <w:p w14:paraId="0D323D3B" w14:textId="77777777" w:rsidR="001F6E3E" w:rsidRPr="007F2770" w:rsidRDefault="001F6E3E" w:rsidP="001F6E3E">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5B63A7B2" w14:textId="77777777" w:rsidR="001F6E3E" w:rsidRPr="007F2770" w:rsidRDefault="001F6E3E" w:rsidP="001F6E3E">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19253866" w14:textId="77777777" w:rsidR="001F6E3E" w:rsidRPr="007F2770" w:rsidRDefault="001F6E3E" w:rsidP="001F6E3E">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43F167A3" w14:textId="77777777" w:rsidR="001F6E3E" w:rsidRPr="007F2770" w:rsidRDefault="001F6E3E" w:rsidP="001F6E3E">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1F21B61A" w14:textId="77777777" w:rsidR="001F6E3E" w:rsidRPr="007F2770" w:rsidRDefault="001F6E3E" w:rsidP="001F6E3E">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6B53CDC6" w14:textId="77777777" w:rsidR="001F6E3E" w:rsidRPr="007F2770" w:rsidRDefault="001F6E3E" w:rsidP="001F6E3E">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090A05F7" w14:textId="77777777" w:rsidR="001F6E3E" w:rsidRPr="007F2770" w:rsidRDefault="001F6E3E" w:rsidP="001F6E3E">
      <w:pPr>
        <w:pStyle w:val="B1"/>
      </w:pPr>
      <w:r w:rsidRPr="007F2770">
        <w:t>f)</w:t>
      </w:r>
      <w:r w:rsidRPr="007F2770">
        <w:tab/>
        <w:t>may perform de-registration locally and initiate a registration procedure for initial registration for emergency services even if timer T3346 is running;</w:t>
      </w:r>
    </w:p>
    <w:p w14:paraId="609390E5" w14:textId="77777777" w:rsidR="001F6E3E" w:rsidRPr="007F2770" w:rsidRDefault="001F6E3E" w:rsidP="001F6E3E">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182A9BED" w14:textId="77777777" w:rsidR="001F6E3E" w:rsidRPr="007F2770" w:rsidRDefault="001F6E3E" w:rsidP="001F6E3E">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5AC9ACE" w14:textId="77777777" w:rsidR="001F6E3E" w:rsidRPr="007F2770" w:rsidRDefault="001F6E3E" w:rsidP="001F6E3E">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39BBA428" w14:textId="77777777" w:rsidR="001F6E3E" w:rsidRPr="007F2770" w:rsidRDefault="001F6E3E" w:rsidP="001F6E3E">
      <w:pPr>
        <w:pStyle w:val="B2"/>
      </w:pPr>
      <w:r w:rsidRPr="007F2770">
        <w:t>1)</w:t>
      </w:r>
      <w:r w:rsidRPr="007F2770">
        <w:tab/>
        <w:t>timer T3346 is running;</w:t>
      </w:r>
    </w:p>
    <w:p w14:paraId="6E956BC5" w14:textId="77777777" w:rsidR="001F6E3E" w:rsidRPr="007F2770" w:rsidRDefault="001F6E3E" w:rsidP="001F6E3E">
      <w:pPr>
        <w:pStyle w:val="B2"/>
      </w:pPr>
      <w:r w:rsidRPr="007F2770">
        <w:t>2)</w:t>
      </w:r>
      <w:r w:rsidRPr="007F2770">
        <w:tab/>
        <w:t>the UE has stored a list of "non-allowed tracking areas" and the current TAI is in the list of "non-allowed tracking areas"; or</w:t>
      </w:r>
    </w:p>
    <w:p w14:paraId="75544B37" w14:textId="77777777" w:rsidR="001F6E3E" w:rsidRPr="007F2770" w:rsidRDefault="001F6E3E" w:rsidP="001F6E3E">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3DD6777D" w14:textId="77777777" w:rsidR="001F6E3E" w:rsidRPr="007F2770" w:rsidRDefault="001F6E3E" w:rsidP="001F6E3E">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67B2CFA6" w14:textId="77777777" w:rsidR="001F6E3E" w:rsidRPr="007F2770" w:rsidRDefault="001F6E3E" w:rsidP="001F6E3E">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51D4F9F5" w14:textId="5262703E" w:rsidR="001F6E3E" w:rsidRPr="007F2770" w:rsidRDefault="001F6E3E" w:rsidP="001F6E3E">
      <w:pPr>
        <w:pStyle w:val="B1"/>
      </w:pPr>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ins w:id="31" w:author="China Telecom" w:date="2023-09-28T16:27:00Z">
        <w:r w:rsidR="00A95E6B" w:rsidRPr="00775A20">
          <w:t xml:space="preserve"> </w:t>
        </w:r>
        <w:r w:rsidR="00A95E6B" w:rsidRPr="007F2770">
          <w:t>or the USIM file EF</w:t>
        </w:r>
        <w:r w:rsidR="00A95E6B" w:rsidRPr="007F2770">
          <w:rPr>
            <w:vertAlign w:val="subscript"/>
          </w:rPr>
          <w:t>NASCONFIG</w:t>
        </w:r>
        <w:r w:rsidR="00A95E6B" w:rsidRPr="007F2770">
          <w:t xml:space="preserve"> in </w:t>
        </w:r>
        <w:r w:rsidR="00A95E6B" w:rsidRPr="007F2770">
          <w:rPr>
            <w:snapToGrid w:val="0"/>
          </w:rPr>
          <w:t>3GPP TS 31.102 [22]</w:t>
        </w:r>
      </w:ins>
      <w:r w:rsidRPr="007F2770">
        <w:t xml:space="preserve">) if timer T3346 is not already running for "MO exception data" and even if timer T3502 or timer T3511 is running; </w:t>
      </w:r>
    </w:p>
    <w:p w14:paraId="7285FFFF" w14:textId="77777777" w:rsidR="001F6E3E" w:rsidRPr="007F2770" w:rsidRDefault="001F6E3E" w:rsidP="001F6E3E">
      <w:pPr>
        <w:pStyle w:val="B1"/>
      </w:pPr>
      <w:r w:rsidRPr="007F2770">
        <w:t>l)</w:t>
      </w:r>
      <w:r w:rsidRPr="007F2770">
        <w:tab/>
        <w:t xml:space="preserve">shall not initiate the de-registration signalling procedure unless the current TAI is part of the TAI </w:t>
      </w:r>
      <w:proofErr w:type="gramStart"/>
      <w:r w:rsidRPr="007F2770">
        <w:t>list ;</w:t>
      </w:r>
      <w:proofErr w:type="gramEnd"/>
      <w:r w:rsidRPr="007F2770">
        <w:t xml:space="preserve"> and</w:t>
      </w:r>
    </w:p>
    <w:p w14:paraId="19BACB3B" w14:textId="77777777" w:rsidR="001F6E3E" w:rsidRPr="007F2770" w:rsidRDefault="001F6E3E" w:rsidP="001F6E3E">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2E1357FF" w14:textId="77777777" w:rsidR="001F6E3E" w:rsidRPr="007F2770" w:rsidRDefault="001F6E3E" w:rsidP="001F6E3E">
      <w:r w:rsidRPr="007F2770">
        <w:t>The UE in non-3GPP access:</w:t>
      </w:r>
    </w:p>
    <w:p w14:paraId="3723A901" w14:textId="77777777" w:rsidR="001F6E3E" w:rsidRPr="007F2770" w:rsidRDefault="001F6E3E" w:rsidP="001F6E3E">
      <w:pPr>
        <w:pStyle w:val="B1"/>
      </w:pPr>
      <w:r w:rsidRPr="007F2770">
        <w:t>a)</w:t>
      </w:r>
      <w:r w:rsidRPr="007F2770">
        <w:tab/>
        <w:t>shall not send any user data;</w:t>
      </w:r>
    </w:p>
    <w:p w14:paraId="6E175D42" w14:textId="77777777" w:rsidR="001F6E3E" w:rsidRPr="007F2770" w:rsidRDefault="001F6E3E" w:rsidP="001F6E3E">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11619B46" w14:textId="77777777" w:rsidR="001F6E3E" w:rsidRPr="007F2770" w:rsidRDefault="001F6E3E" w:rsidP="001F6E3E">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688E8E4A" w14:textId="77777777" w:rsidR="001F6E3E" w:rsidRPr="007F2770" w:rsidRDefault="001F6E3E" w:rsidP="001F6E3E">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3FF5A01F" w14:textId="77777777" w:rsidR="001F6E3E" w:rsidRPr="007F2770" w:rsidRDefault="001F6E3E" w:rsidP="001F6E3E">
      <w:pPr>
        <w:pStyle w:val="B1"/>
      </w:pPr>
      <w:r w:rsidRPr="007F2770">
        <w:t>d)</w:t>
      </w:r>
      <w:r w:rsidRPr="007F2770">
        <w:tab/>
        <w:t>may perform de-registration locally and initiate a registration procedure for initial registration for emergency services even if timer T3346 is running;</w:t>
      </w:r>
    </w:p>
    <w:p w14:paraId="4D0CAD09" w14:textId="77777777" w:rsidR="001F6E3E" w:rsidRPr="007F2770" w:rsidRDefault="001F6E3E" w:rsidP="001F6E3E">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7A57220F" w14:textId="77777777" w:rsidR="001F6E3E" w:rsidRPr="007F2770" w:rsidRDefault="001F6E3E" w:rsidP="001F6E3E">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7BC299F3" w14:textId="77777777" w:rsidR="001F6E3E" w:rsidRPr="007F2770" w:rsidRDefault="001F6E3E" w:rsidP="001F6E3E">
      <w:pPr>
        <w:pStyle w:val="B1"/>
      </w:pPr>
      <w:r w:rsidRPr="007F2770">
        <w:t>g)</w:t>
      </w:r>
      <w:r w:rsidRPr="007F2770">
        <w:tab/>
        <w:t>shall not initiate the de-registration signalling procedure unless timer T3346 is running.</w:t>
      </w:r>
    </w:p>
    <w:p w14:paraId="509463C4" w14:textId="09377156" w:rsidR="00BB3E6A" w:rsidRPr="00DF174F" w:rsidRDefault="0014782A" w:rsidP="0014782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BB3E6A"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8C374" w14:textId="77777777" w:rsidR="008C03F6" w:rsidRDefault="008C03F6">
      <w:r>
        <w:separator/>
      </w:r>
    </w:p>
  </w:endnote>
  <w:endnote w:type="continuationSeparator" w:id="0">
    <w:p w14:paraId="65AB809D" w14:textId="77777777" w:rsidR="008C03F6" w:rsidRDefault="008C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DB944" w14:textId="77777777" w:rsidR="008C03F6" w:rsidRDefault="008C03F6">
      <w:r>
        <w:separator/>
      </w:r>
    </w:p>
  </w:footnote>
  <w:footnote w:type="continuationSeparator" w:id="0">
    <w:p w14:paraId="5C87BAD4" w14:textId="77777777" w:rsidR="008C03F6" w:rsidRDefault="008C03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61"/>
    <w:rsid w:val="00042CCF"/>
    <w:rsid w:val="000828E4"/>
    <w:rsid w:val="000A6394"/>
    <w:rsid w:val="000B1009"/>
    <w:rsid w:val="000B7FED"/>
    <w:rsid w:val="000C038A"/>
    <w:rsid w:val="000C3374"/>
    <w:rsid w:val="000C6598"/>
    <w:rsid w:val="000D44B3"/>
    <w:rsid w:val="00121F2B"/>
    <w:rsid w:val="00145D43"/>
    <w:rsid w:val="0014782A"/>
    <w:rsid w:val="00192C46"/>
    <w:rsid w:val="001A08B3"/>
    <w:rsid w:val="001A7B60"/>
    <w:rsid w:val="001B52F0"/>
    <w:rsid w:val="001B7A65"/>
    <w:rsid w:val="001E41F3"/>
    <w:rsid w:val="001F6E3E"/>
    <w:rsid w:val="002321E9"/>
    <w:rsid w:val="00243BE1"/>
    <w:rsid w:val="002558E4"/>
    <w:rsid w:val="0026004D"/>
    <w:rsid w:val="002640DD"/>
    <w:rsid w:val="0026529E"/>
    <w:rsid w:val="00275D12"/>
    <w:rsid w:val="00284FEB"/>
    <w:rsid w:val="002860C4"/>
    <w:rsid w:val="002B5741"/>
    <w:rsid w:val="002D6CDA"/>
    <w:rsid w:val="002E472E"/>
    <w:rsid w:val="00305409"/>
    <w:rsid w:val="00306A4B"/>
    <w:rsid w:val="00315654"/>
    <w:rsid w:val="00320939"/>
    <w:rsid w:val="003276FC"/>
    <w:rsid w:val="00350185"/>
    <w:rsid w:val="003560A6"/>
    <w:rsid w:val="003609EF"/>
    <w:rsid w:val="0036231A"/>
    <w:rsid w:val="00374DD4"/>
    <w:rsid w:val="003B6440"/>
    <w:rsid w:val="003E1A36"/>
    <w:rsid w:val="00406DD8"/>
    <w:rsid w:val="00410371"/>
    <w:rsid w:val="004242F1"/>
    <w:rsid w:val="00435D05"/>
    <w:rsid w:val="0044236C"/>
    <w:rsid w:val="004441D6"/>
    <w:rsid w:val="004935F2"/>
    <w:rsid w:val="004B75B7"/>
    <w:rsid w:val="004C6B20"/>
    <w:rsid w:val="004D406C"/>
    <w:rsid w:val="005141D9"/>
    <w:rsid w:val="0051580D"/>
    <w:rsid w:val="00520CA3"/>
    <w:rsid w:val="00530284"/>
    <w:rsid w:val="00547111"/>
    <w:rsid w:val="00586829"/>
    <w:rsid w:val="00592D74"/>
    <w:rsid w:val="005E0FBA"/>
    <w:rsid w:val="005E2363"/>
    <w:rsid w:val="005E2C44"/>
    <w:rsid w:val="00620264"/>
    <w:rsid w:val="00621188"/>
    <w:rsid w:val="006252CC"/>
    <w:rsid w:val="006257ED"/>
    <w:rsid w:val="00640977"/>
    <w:rsid w:val="00653DE4"/>
    <w:rsid w:val="00665C47"/>
    <w:rsid w:val="00695808"/>
    <w:rsid w:val="006B46FB"/>
    <w:rsid w:val="006C113A"/>
    <w:rsid w:val="006E21FB"/>
    <w:rsid w:val="006F7EDC"/>
    <w:rsid w:val="007260A5"/>
    <w:rsid w:val="007372FD"/>
    <w:rsid w:val="00746B30"/>
    <w:rsid w:val="00775A20"/>
    <w:rsid w:val="00792342"/>
    <w:rsid w:val="007977A8"/>
    <w:rsid w:val="007A5196"/>
    <w:rsid w:val="007B512A"/>
    <w:rsid w:val="007C2097"/>
    <w:rsid w:val="007D6A07"/>
    <w:rsid w:val="007E2BB6"/>
    <w:rsid w:val="007F7259"/>
    <w:rsid w:val="008040A8"/>
    <w:rsid w:val="008279FA"/>
    <w:rsid w:val="00860F5F"/>
    <w:rsid w:val="008626E7"/>
    <w:rsid w:val="00870EE7"/>
    <w:rsid w:val="008863B9"/>
    <w:rsid w:val="008A2AA3"/>
    <w:rsid w:val="008A45A6"/>
    <w:rsid w:val="008C03F6"/>
    <w:rsid w:val="008D3CCC"/>
    <w:rsid w:val="008D404A"/>
    <w:rsid w:val="008F3789"/>
    <w:rsid w:val="008F686C"/>
    <w:rsid w:val="009148DE"/>
    <w:rsid w:val="00941E30"/>
    <w:rsid w:val="009738E7"/>
    <w:rsid w:val="00973D52"/>
    <w:rsid w:val="009777D9"/>
    <w:rsid w:val="00991B88"/>
    <w:rsid w:val="009A5753"/>
    <w:rsid w:val="009A579D"/>
    <w:rsid w:val="009C2710"/>
    <w:rsid w:val="009D31B3"/>
    <w:rsid w:val="009E3297"/>
    <w:rsid w:val="009F734F"/>
    <w:rsid w:val="00A126C0"/>
    <w:rsid w:val="00A246B6"/>
    <w:rsid w:val="00A47E70"/>
    <w:rsid w:val="00A50CF0"/>
    <w:rsid w:val="00A7671C"/>
    <w:rsid w:val="00A86273"/>
    <w:rsid w:val="00A95E6B"/>
    <w:rsid w:val="00AA2CBC"/>
    <w:rsid w:val="00AC5820"/>
    <w:rsid w:val="00AD1CD8"/>
    <w:rsid w:val="00AE4F37"/>
    <w:rsid w:val="00B07E17"/>
    <w:rsid w:val="00B258BB"/>
    <w:rsid w:val="00B37D33"/>
    <w:rsid w:val="00B67B97"/>
    <w:rsid w:val="00B8001E"/>
    <w:rsid w:val="00B968C8"/>
    <w:rsid w:val="00BA3EC5"/>
    <w:rsid w:val="00BA51D9"/>
    <w:rsid w:val="00BB3E6A"/>
    <w:rsid w:val="00BB5DFC"/>
    <w:rsid w:val="00BC7B33"/>
    <w:rsid w:val="00BD279D"/>
    <w:rsid w:val="00BD6BB8"/>
    <w:rsid w:val="00BF272C"/>
    <w:rsid w:val="00C048AE"/>
    <w:rsid w:val="00C11C05"/>
    <w:rsid w:val="00C262F4"/>
    <w:rsid w:val="00C623F6"/>
    <w:rsid w:val="00C66BA2"/>
    <w:rsid w:val="00C870F6"/>
    <w:rsid w:val="00C95985"/>
    <w:rsid w:val="00CB19A9"/>
    <w:rsid w:val="00CC5026"/>
    <w:rsid w:val="00CC68D0"/>
    <w:rsid w:val="00D03F9A"/>
    <w:rsid w:val="00D06D51"/>
    <w:rsid w:val="00D24991"/>
    <w:rsid w:val="00D50255"/>
    <w:rsid w:val="00D60094"/>
    <w:rsid w:val="00D66520"/>
    <w:rsid w:val="00D80124"/>
    <w:rsid w:val="00D84AE9"/>
    <w:rsid w:val="00D90A33"/>
    <w:rsid w:val="00DB472E"/>
    <w:rsid w:val="00DC697C"/>
    <w:rsid w:val="00DD62E3"/>
    <w:rsid w:val="00DE34CF"/>
    <w:rsid w:val="00DF0B79"/>
    <w:rsid w:val="00DF4CDD"/>
    <w:rsid w:val="00E13F3D"/>
    <w:rsid w:val="00E34898"/>
    <w:rsid w:val="00E348F5"/>
    <w:rsid w:val="00E34AB4"/>
    <w:rsid w:val="00E5560E"/>
    <w:rsid w:val="00E77F81"/>
    <w:rsid w:val="00E91248"/>
    <w:rsid w:val="00EB09B7"/>
    <w:rsid w:val="00EB247C"/>
    <w:rsid w:val="00EE7D7C"/>
    <w:rsid w:val="00F011E9"/>
    <w:rsid w:val="00F1415B"/>
    <w:rsid w:val="00F25D98"/>
    <w:rsid w:val="00F300FB"/>
    <w:rsid w:val="00F61657"/>
    <w:rsid w:val="00F806A5"/>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4236C"/>
    <w:rPr>
      <w:rFonts w:ascii="Times New Roman" w:hAnsi="Times New Roman"/>
      <w:lang w:val="en-GB" w:eastAsia="en-US"/>
    </w:rPr>
  </w:style>
  <w:style w:type="character" w:customStyle="1" w:styleId="B2Char">
    <w:name w:val="B2 Char"/>
    <w:link w:val="B2"/>
    <w:qFormat/>
    <w:rsid w:val="0044236C"/>
    <w:rPr>
      <w:rFonts w:ascii="Times New Roman" w:hAnsi="Times New Roman"/>
      <w:lang w:val="en-GB" w:eastAsia="en-US"/>
    </w:rPr>
  </w:style>
  <w:style w:type="character" w:customStyle="1" w:styleId="NOZchn">
    <w:name w:val="NO Zchn"/>
    <w:link w:val="NO"/>
    <w:qFormat/>
    <w:rsid w:val="001F6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7A4EF-BD17-48C8-B6B1-34301B65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1784</Words>
  <Characters>10172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14</cp:revision>
  <cp:lastPrinted>1900-01-01T00:00:00Z</cp:lastPrinted>
  <dcterms:created xsi:type="dcterms:W3CDTF">2023-10-11T09:40:00Z</dcterms:created>
  <dcterms:modified xsi:type="dcterms:W3CDTF">2023-10-12T01:19:00Z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